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4C7EC" w14:textId="3918C025" w:rsidR="006B2F86" w:rsidRDefault="00354275" w:rsidP="00E71FC3">
      <w:pPr>
        <w:pStyle w:val="NoSpacing"/>
      </w:pPr>
      <w:r>
        <w:rPr>
          <w:u w:val="single"/>
        </w:rPr>
        <w:t>Robert WHITE</w:t>
      </w:r>
      <w:r>
        <w:t xml:space="preserve">  </w:t>
      </w:r>
      <w:proofErr w:type="gramStart"/>
      <w:r>
        <w:t xml:space="preserve">   (</w:t>
      </w:r>
      <w:proofErr w:type="gramEnd"/>
      <w:r>
        <w:t>fl.1495)</w:t>
      </w:r>
    </w:p>
    <w:p w14:paraId="05901985" w14:textId="042FC123" w:rsidR="00354275" w:rsidRDefault="00354275" w:rsidP="00E71FC3">
      <w:pPr>
        <w:pStyle w:val="NoSpacing"/>
      </w:pPr>
    </w:p>
    <w:p w14:paraId="37110992" w14:textId="23A9062D" w:rsidR="00354275" w:rsidRDefault="00354275" w:rsidP="00E71FC3">
      <w:pPr>
        <w:pStyle w:val="NoSpacing"/>
      </w:pPr>
    </w:p>
    <w:p w14:paraId="265EA18C" w14:textId="466F73F9" w:rsidR="00354275" w:rsidRDefault="00354275" w:rsidP="00E71FC3">
      <w:pPr>
        <w:pStyle w:val="NoSpacing"/>
      </w:pPr>
      <w:r>
        <w:t xml:space="preserve">Son of Sir William White of London, draper(q.v.), and his second wife, Agnes.  </w:t>
      </w:r>
    </w:p>
    <w:p w14:paraId="3CC0F006" w14:textId="5F09731E" w:rsidR="00354275" w:rsidRDefault="00354275" w:rsidP="00E71FC3">
      <w:pPr>
        <w:pStyle w:val="NoSpacing"/>
      </w:pPr>
      <w:r>
        <w:t>(H.P. p.940)</w:t>
      </w:r>
    </w:p>
    <w:p w14:paraId="08921F4B" w14:textId="68C7281B" w:rsidR="00354275" w:rsidRDefault="00354275" w:rsidP="00E71FC3">
      <w:pPr>
        <w:pStyle w:val="NoSpacing"/>
      </w:pPr>
    </w:p>
    <w:p w14:paraId="3B5A85ED" w14:textId="1AD0A114" w:rsidR="00354275" w:rsidRDefault="00354275" w:rsidP="00E71FC3">
      <w:pPr>
        <w:pStyle w:val="NoSpacing"/>
      </w:pPr>
    </w:p>
    <w:p w14:paraId="50C036C9" w14:textId="53C62FB8" w:rsidR="00354275" w:rsidRPr="00354275" w:rsidRDefault="00354275" w:rsidP="00E71FC3">
      <w:pPr>
        <w:pStyle w:val="NoSpacing"/>
      </w:pPr>
      <w:r>
        <w:t>13 November 2018</w:t>
      </w:r>
      <w:bookmarkStart w:id="0" w:name="_GoBack"/>
      <w:bookmarkEnd w:id="0"/>
    </w:p>
    <w:sectPr w:rsidR="00354275" w:rsidRPr="003542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75ABC" w14:textId="77777777" w:rsidR="00354275" w:rsidRDefault="00354275" w:rsidP="00E71FC3">
      <w:pPr>
        <w:spacing w:after="0" w:line="240" w:lineRule="auto"/>
      </w:pPr>
      <w:r>
        <w:separator/>
      </w:r>
    </w:p>
  </w:endnote>
  <w:endnote w:type="continuationSeparator" w:id="0">
    <w:p w14:paraId="6E01B17E" w14:textId="77777777" w:rsidR="00354275" w:rsidRDefault="003542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B80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7F21" w14:textId="77777777" w:rsidR="00354275" w:rsidRDefault="00354275" w:rsidP="00E71FC3">
      <w:pPr>
        <w:spacing w:after="0" w:line="240" w:lineRule="auto"/>
      </w:pPr>
      <w:r>
        <w:separator/>
      </w:r>
    </w:p>
  </w:footnote>
  <w:footnote w:type="continuationSeparator" w:id="0">
    <w:p w14:paraId="152D9253" w14:textId="77777777" w:rsidR="00354275" w:rsidRDefault="003542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275"/>
    <w:rsid w:val="001A7C09"/>
    <w:rsid w:val="003542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FBEF1"/>
  <w15:chartTrackingRefBased/>
  <w15:docId w15:val="{3A176015-8D2D-46AF-9B0F-01A6C6A4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2018-11-13T22:36:00Z</dcterms:created>
  <dcterms:modified xsi:type="dcterms:W3CDTF">2018-11-13T22:40:00Z</dcterms:modified>
</cp:coreProperties>
</file>